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E56" w:rsidRDefault="00EC2E56" w:rsidP="003559ED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EC2E56" w:rsidRDefault="00EC2E56" w:rsidP="003559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EC2E56" w:rsidRDefault="00EC2E56" w:rsidP="003559ED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EC2E56" w:rsidRDefault="00EC2E56" w:rsidP="003559ED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EC2E56">
        <w:tc>
          <w:tcPr>
            <w:tcW w:w="1384" w:type="dxa"/>
            <w:vMerge w:val="restart"/>
            <w:vAlign w:val="center"/>
          </w:tcPr>
          <w:p w:rsidR="00EC2E56" w:rsidRDefault="00EC2E56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EC2E56" w:rsidRDefault="00EC2E56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EC2E56" w:rsidRDefault="00EC2E56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EC2E56" w:rsidRDefault="00EC2E56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EC2E56" w:rsidRDefault="00EC2E56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EC2E56" w:rsidRDefault="00EC2E56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EC2E56" w:rsidRDefault="00EC2E56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EC2E56" w:rsidRDefault="00EC2E56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EC2E56" w:rsidRDefault="00EC2E56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C2E56">
        <w:tc>
          <w:tcPr>
            <w:tcW w:w="1384" w:type="dxa"/>
            <w:vMerge/>
            <w:vAlign w:val="center"/>
          </w:tcPr>
          <w:p w:rsidR="00EC2E56" w:rsidRDefault="00EC2E56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EC2E56" w:rsidRDefault="00EC2E56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EC2E56" w:rsidRPr="00F27A51" w:rsidRDefault="00EC2E56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EC2E56" w:rsidRPr="00F27A51" w:rsidRDefault="00EC2E56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EC2E56" w:rsidRPr="00F27A51" w:rsidRDefault="00EC2E56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EC2E56" w:rsidRPr="00F27A51" w:rsidRDefault="00EC2E56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EC2E56" w:rsidRPr="00F27A51" w:rsidRDefault="00EC2E56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EC2E56" w:rsidRPr="00F27A51" w:rsidRDefault="00EC2E56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EC2E56" w:rsidRPr="00F27A51" w:rsidRDefault="00EC2E56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EC2E56" w:rsidRDefault="00EC2E5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EC2E56" w:rsidRDefault="00EC2E5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EC2E56" w:rsidRDefault="00EC2E56">
            <w:pPr>
              <w:rPr>
                <w:lang w:eastAsia="en-US"/>
              </w:rPr>
            </w:pPr>
          </w:p>
        </w:tc>
      </w:tr>
      <w:tr w:rsidR="00EC2E56">
        <w:trPr>
          <w:trHeight w:val="2447"/>
        </w:trPr>
        <w:tc>
          <w:tcPr>
            <w:tcW w:w="1384" w:type="dxa"/>
          </w:tcPr>
          <w:p w:rsidR="00EC2E56" w:rsidRPr="00F27A51" w:rsidRDefault="00EC2E5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Ефремова А.Ж.</w:t>
            </w:r>
          </w:p>
        </w:tc>
        <w:tc>
          <w:tcPr>
            <w:tcW w:w="1602" w:type="dxa"/>
          </w:tcPr>
          <w:p w:rsidR="00EC2E56" w:rsidRPr="00F27A51" w:rsidRDefault="00EC2E56" w:rsidP="00F27A51">
            <w:pPr>
              <w:jc w:val="center"/>
              <w:rPr>
                <w:color w:val="333333"/>
                <w:lang w:eastAsia="en-US"/>
              </w:rPr>
            </w:pPr>
            <w:r w:rsidRPr="00F27A51">
              <w:rPr>
                <w:color w:val="333333"/>
                <w:lang w:eastAsia="en-US"/>
              </w:rPr>
              <w:t>Заведующий</w:t>
            </w:r>
          </w:p>
          <w:p w:rsidR="00EC2E56" w:rsidRDefault="00EC2E56" w:rsidP="00F27A51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МКДОУ «Писклов</w:t>
            </w:r>
          </w:p>
          <w:p w:rsidR="00EC2E56" w:rsidRPr="00F27A51" w:rsidRDefault="00EC2E56" w:rsidP="00F27A51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ский детский сад </w:t>
            </w:r>
            <w:r w:rsidRPr="00F27A51">
              <w:rPr>
                <w:color w:val="333333"/>
                <w:lang w:eastAsia="en-US"/>
              </w:rPr>
              <w:t xml:space="preserve"> «Солнышко»</w:t>
            </w:r>
          </w:p>
        </w:tc>
        <w:tc>
          <w:tcPr>
            <w:tcW w:w="1079" w:type="dxa"/>
          </w:tcPr>
          <w:p w:rsidR="00EC2E56" w:rsidRDefault="00EC2E56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EC2E56" w:rsidRDefault="00EC2E56">
            <w:pPr>
              <w:rPr>
                <w:lang w:eastAsia="en-US"/>
              </w:rPr>
            </w:pPr>
          </w:p>
          <w:p w:rsidR="00EC2E56" w:rsidRDefault="00EC2E56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  <w:p w:rsidR="00EC2E56" w:rsidRDefault="00EC2E56">
            <w:pPr>
              <w:rPr>
                <w:lang w:eastAsia="en-US"/>
              </w:rPr>
            </w:pPr>
            <w:r>
              <w:rPr>
                <w:lang w:eastAsia="en-US"/>
              </w:rPr>
              <w:t>3)</w:t>
            </w:r>
          </w:p>
          <w:p w:rsidR="00EC2E56" w:rsidRDefault="00EC2E56">
            <w:pPr>
              <w:rPr>
                <w:lang w:eastAsia="en-US"/>
              </w:rPr>
            </w:pPr>
            <w:r>
              <w:rPr>
                <w:lang w:eastAsia="en-US"/>
              </w:rPr>
              <w:t>земель</w:t>
            </w:r>
          </w:p>
          <w:p w:rsidR="00EC2E56" w:rsidRDefault="00EC2E56">
            <w:pPr>
              <w:rPr>
                <w:lang w:eastAsia="en-US"/>
              </w:rPr>
            </w:pPr>
            <w:r>
              <w:rPr>
                <w:lang w:eastAsia="en-US"/>
              </w:rPr>
              <w:t>ный участок</w:t>
            </w:r>
          </w:p>
        </w:tc>
        <w:tc>
          <w:tcPr>
            <w:tcW w:w="1080" w:type="dxa"/>
          </w:tcPr>
          <w:p w:rsidR="00EC2E56" w:rsidRDefault="00EC2E56" w:rsidP="00F27A51">
            <w:pPr>
              <w:jc w:val="center"/>
              <w:rPr>
                <w:color w:val="333333"/>
                <w:lang w:eastAsia="en-US"/>
              </w:rPr>
            </w:pPr>
            <w:r w:rsidRPr="00F27A51">
              <w:rPr>
                <w:color w:val="333333"/>
                <w:lang w:eastAsia="en-US"/>
              </w:rPr>
              <w:t>Общая</w:t>
            </w:r>
          </w:p>
          <w:p w:rsidR="00EC2E56" w:rsidRPr="00F27A51" w:rsidRDefault="00EC2E56" w:rsidP="00F27A51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совместная</w:t>
            </w:r>
          </w:p>
          <w:p w:rsidR="00EC2E56" w:rsidRPr="00F27A51" w:rsidRDefault="00EC2E56" w:rsidP="00F27A51">
            <w:pPr>
              <w:jc w:val="center"/>
              <w:rPr>
                <w:color w:val="333333"/>
                <w:lang w:eastAsia="en-US"/>
              </w:rPr>
            </w:pPr>
          </w:p>
          <w:p w:rsidR="00EC2E56" w:rsidRDefault="00EC2E56" w:rsidP="00E975B7">
            <w:pPr>
              <w:rPr>
                <w:color w:val="333333"/>
                <w:lang w:eastAsia="en-US"/>
              </w:rPr>
            </w:pPr>
            <w:r w:rsidRPr="00F27A51">
              <w:rPr>
                <w:color w:val="333333"/>
                <w:lang w:eastAsia="en-US"/>
              </w:rPr>
              <w:t>Инди-видуль-ная</w:t>
            </w:r>
          </w:p>
          <w:p w:rsidR="00EC2E56" w:rsidRPr="00F27A51" w:rsidRDefault="00EC2E56" w:rsidP="00E975B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2/111</w:t>
            </w:r>
          </w:p>
          <w:p w:rsidR="00EC2E56" w:rsidRPr="00F27A51" w:rsidRDefault="00EC2E56" w:rsidP="00F27A51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EC2E56" w:rsidRPr="00F27A51" w:rsidRDefault="00EC2E56" w:rsidP="00F27A51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72,0</w:t>
            </w:r>
          </w:p>
          <w:p w:rsidR="00EC2E56" w:rsidRPr="00F27A51" w:rsidRDefault="00EC2E56" w:rsidP="00F27A51">
            <w:pPr>
              <w:jc w:val="center"/>
              <w:rPr>
                <w:color w:val="333333"/>
                <w:lang w:eastAsia="en-US"/>
              </w:rPr>
            </w:pPr>
          </w:p>
          <w:p w:rsidR="00EC2E56" w:rsidRPr="00F27A51" w:rsidRDefault="00EC2E56" w:rsidP="00F27A51">
            <w:pPr>
              <w:jc w:val="center"/>
              <w:rPr>
                <w:color w:val="333333"/>
                <w:lang w:eastAsia="en-US"/>
              </w:rPr>
            </w:pPr>
          </w:p>
          <w:p w:rsidR="00EC2E56" w:rsidRPr="00F27A51" w:rsidRDefault="00EC2E56" w:rsidP="00F27A51">
            <w:pPr>
              <w:jc w:val="center"/>
              <w:rPr>
                <w:color w:val="333333"/>
                <w:lang w:eastAsia="en-US"/>
              </w:rPr>
            </w:pPr>
          </w:p>
          <w:p w:rsidR="00EC2E56" w:rsidRPr="00F27A51" w:rsidRDefault="00EC2E56" w:rsidP="00F27A51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1008</w:t>
            </w:r>
          </w:p>
          <w:p w:rsidR="00EC2E56" w:rsidRDefault="00EC2E56" w:rsidP="00F27A51">
            <w:pPr>
              <w:jc w:val="center"/>
              <w:rPr>
                <w:color w:val="333333"/>
                <w:lang w:eastAsia="en-US"/>
              </w:rPr>
            </w:pPr>
          </w:p>
          <w:p w:rsidR="00EC2E56" w:rsidRDefault="00EC2E56" w:rsidP="00F27A51">
            <w:pPr>
              <w:jc w:val="center"/>
              <w:rPr>
                <w:color w:val="333333"/>
                <w:lang w:eastAsia="en-US"/>
              </w:rPr>
            </w:pPr>
          </w:p>
          <w:p w:rsidR="00EC2E56" w:rsidRPr="00F27A51" w:rsidRDefault="00EC2E56" w:rsidP="00F27A51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5806058</w:t>
            </w:r>
          </w:p>
        </w:tc>
        <w:tc>
          <w:tcPr>
            <w:tcW w:w="971" w:type="dxa"/>
          </w:tcPr>
          <w:p w:rsidR="00EC2E56" w:rsidRPr="00F27A51" w:rsidRDefault="00EC2E56" w:rsidP="00F27A51">
            <w:pPr>
              <w:jc w:val="center"/>
              <w:rPr>
                <w:color w:val="333333"/>
                <w:lang w:eastAsia="en-US"/>
              </w:rPr>
            </w:pPr>
            <w:r w:rsidRPr="00F27A51">
              <w:rPr>
                <w:color w:val="333333"/>
                <w:lang w:eastAsia="en-US"/>
              </w:rPr>
              <w:t>Россия</w:t>
            </w:r>
          </w:p>
          <w:p w:rsidR="00EC2E56" w:rsidRPr="00F27A51" w:rsidRDefault="00EC2E56" w:rsidP="00F27A51">
            <w:pPr>
              <w:jc w:val="center"/>
              <w:rPr>
                <w:color w:val="333333"/>
                <w:lang w:eastAsia="en-US"/>
              </w:rPr>
            </w:pPr>
          </w:p>
          <w:p w:rsidR="00EC2E56" w:rsidRPr="00F27A51" w:rsidRDefault="00EC2E56" w:rsidP="00F27A51">
            <w:pPr>
              <w:jc w:val="center"/>
              <w:rPr>
                <w:color w:val="333333"/>
                <w:lang w:eastAsia="en-US"/>
              </w:rPr>
            </w:pPr>
          </w:p>
          <w:p w:rsidR="00EC2E56" w:rsidRPr="00F27A51" w:rsidRDefault="00EC2E56" w:rsidP="00F27A51">
            <w:pPr>
              <w:jc w:val="center"/>
              <w:rPr>
                <w:color w:val="333333"/>
                <w:lang w:eastAsia="en-US"/>
              </w:rPr>
            </w:pPr>
          </w:p>
          <w:p w:rsidR="00EC2E56" w:rsidRDefault="00EC2E56" w:rsidP="00F27A51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EC2E56" w:rsidRDefault="00EC2E56" w:rsidP="00F27A51">
            <w:pPr>
              <w:jc w:val="center"/>
              <w:rPr>
                <w:color w:val="333333"/>
                <w:lang w:eastAsia="en-US"/>
              </w:rPr>
            </w:pPr>
          </w:p>
          <w:p w:rsidR="00EC2E56" w:rsidRDefault="00EC2E56" w:rsidP="00F27A51">
            <w:pPr>
              <w:jc w:val="center"/>
              <w:rPr>
                <w:color w:val="333333"/>
                <w:lang w:eastAsia="en-US"/>
              </w:rPr>
            </w:pPr>
          </w:p>
          <w:p w:rsidR="00EC2E56" w:rsidRPr="00F27A51" w:rsidRDefault="00EC2E56" w:rsidP="00F27A51">
            <w:pPr>
              <w:jc w:val="center"/>
              <w:rPr>
                <w:color w:val="333333"/>
                <w:lang w:eastAsia="en-US"/>
              </w:rPr>
            </w:pPr>
            <w:r w:rsidRPr="00F27A51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EC2E56" w:rsidRDefault="00EC2E56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EC2E56" w:rsidRPr="00F27A51" w:rsidRDefault="00EC2E56" w:rsidP="001C1402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EC2E56" w:rsidRPr="00F27A51" w:rsidRDefault="00EC2E56" w:rsidP="001C1402">
            <w:pPr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EC2E56" w:rsidRDefault="00EC2E5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EC2E56" w:rsidRPr="00F27A51" w:rsidRDefault="00EC2E5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345496,03</w:t>
            </w:r>
          </w:p>
        </w:tc>
        <w:tc>
          <w:tcPr>
            <w:tcW w:w="1740" w:type="dxa"/>
          </w:tcPr>
          <w:p w:rsidR="00EC2E56" w:rsidRPr="00F27A51" w:rsidRDefault="00EC2E56">
            <w:pPr>
              <w:rPr>
                <w:color w:val="333333"/>
                <w:lang w:val="en-US" w:eastAsia="en-US"/>
              </w:rPr>
            </w:pPr>
          </w:p>
        </w:tc>
      </w:tr>
      <w:tr w:rsidR="00EC2E56" w:rsidTr="007035B9">
        <w:trPr>
          <w:trHeight w:val="1869"/>
        </w:trPr>
        <w:tc>
          <w:tcPr>
            <w:tcW w:w="1384" w:type="dxa"/>
          </w:tcPr>
          <w:p w:rsidR="00EC2E56" w:rsidRDefault="00EC2E56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EC2E56" w:rsidRPr="00F27A51" w:rsidRDefault="00EC2E56" w:rsidP="00F27A51">
            <w:pPr>
              <w:jc w:val="center"/>
              <w:rPr>
                <w:color w:val="800000"/>
                <w:lang w:eastAsia="en-US"/>
              </w:rPr>
            </w:pPr>
            <w:r w:rsidRPr="00F27A51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EC2E56" w:rsidRDefault="00EC2E56" w:rsidP="002D303B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EC2E56" w:rsidRDefault="00EC2E56" w:rsidP="002D303B">
            <w:pPr>
              <w:rPr>
                <w:lang w:eastAsia="en-US"/>
              </w:rPr>
            </w:pPr>
          </w:p>
          <w:p w:rsidR="00EC2E56" w:rsidRDefault="00EC2E56" w:rsidP="002D303B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EC2E56" w:rsidRDefault="00EC2E56">
            <w:pPr>
              <w:rPr>
                <w:color w:val="800000"/>
                <w:lang w:eastAsia="en-US"/>
              </w:rPr>
            </w:pPr>
            <w:r w:rsidRPr="00F27A51">
              <w:rPr>
                <w:color w:val="800000"/>
                <w:lang w:eastAsia="en-US"/>
              </w:rPr>
              <w:t>Общая</w:t>
            </w:r>
          </w:p>
          <w:p w:rsidR="00EC2E56" w:rsidRPr="00F27A51" w:rsidRDefault="00EC2E5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совместная</w:t>
            </w:r>
          </w:p>
          <w:p w:rsidR="00EC2E56" w:rsidRPr="00F27A51" w:rsidRDefault="00EC2E56">
            <w:pPr>
              <w:rPr>
                <w:color w:val="800000"/>
                <w:lang w:eastAsia="en-US"/>
              </w:rPr>
            </w:pPr>
          </w:p>
          <w:p w:rsidR="00EC2E56" w:rsidRDefault="00EC2E5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</w:t>
            </w:r>
          </w:p>
          <w:p w:rsidR="00EC2E56" w:rsidRPr="00F27A51" w:rsidRDefault="00EC2E5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4/111</w:t>
            </w:r>
          </w:p>
        </w:tc>
        <w:tc>
          <w:tcPr>
            <w:tcW w:w="1080" w:type="dxa"/>
          </w:tcPr>
          <w:p w:rsidR="00EC2E56" w:rsidRPr="00F27A51" w:rsidRDefault="00EC2E56" w:rsidP="00A3054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72,0</w:t>
            </w:r>
          </w:p>
          <w:p w:rsidR="00EC2E56" w:rsidRPr="00F27A51" w:rsidRDefault="00EC2E56" w:rsidP="00A30545">
            <w:pPr>
              <w:rPr>
                <w:color w:val="800000"/>
                <w:lang w:eastAsia="en-US"/>
              </w:rPr>
            </w:pPr>
          </w:p>
          <w:p w:rsidR="00EC2E56" w:rsidRPr="00F27A51" w:rsidRDefault="00EC2E56" w:rsidP="00A30545">
            <w:pPr>
              <w:rPr>
                <w:color w:val="800000"/>
                <w:lang w:eastAsia="en-US"/>
              </w:rPr>
            </w:pPr>
          </w:p>
          <w:p w:rsidR="00EC2E56" w:rsidRDefault="00EC2E56" w:rsidP="00A30545">
            <w:pPr>
              <w:rPr>
                <w:color w:val="800000"/>
                <w:lang w:eastAsia="en-US"/>
              </w:rPr>
            </w:pPr>
          </w:p>
          <w:p w:rsidR="00EC2E56" w:rsidRPr="00F27A51" w:rsidRDefault="00EC2E56" w:rsidP="00A3054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5806058</w:t>
            </w:r>
          </w:p>
          <w:p w:rsidR="00EC2E56" w:rsidRPr="00F27A51" w:rsidRDefault="00EC2E56" w:rsidP="00F27A51">
            <w:pPr>
              <w:jc w:val="center"/>
              <w:rPr>
                <w:color w:val="800000"/>
                <w:lang w:eastAsia="en-US"/>
              </w:rPr>
            </w:pPr>
          </w:p>
          <w:p w:rsidR="00EC2E56" w:rsidRPr="00F27A51" w:rsidRDefault="00EC2E56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EC2E56" w:rsidRPr="00F27A51" w:rsidRDefault="00EC2E56">
            <w:pPr>
              <w:rPr>
                <w:color w:val="800000"/>
                <w:lang w:eastAsia="en-US"/>
              </w:rPr>
            </w:pPr>
            <w:r w:rsidRPr="00F27A51">
              <w:rPr>
                <w:color w:val="800000"/>
                <w:lang w:eastAsia="en-US"/>
              </w:rPr>
              <w:t>Россия</w:t>
            </w:r>
          </w:p>
          <w:p w:rsidR="00EC2E56" w:rsidRPr="00F27A51" w:rsidRDefault="00EC2E56" w:rsidP="00F27A51">
            <w:pPr>
              <w:jc w:val="center"/>
              <w:rPr>
                <w:color w:val="800000"/>
                <w:lang w:eastAsia="en-US"/>
              </w:rPr>
            </w:pPr>
          </w:p>
          <w:p w:rsidR="00EC2E56" w:rsidRPr="00F27A51" w:rsidRDefault="00EC2E56" w:rsidP="00F27A51">
            <w:pPr>
              <w:jc w:val="center"/>
              <w:rPr>
                <w:color w:val="800000"/>
                <w:lang w:eastAsia="en-US"/>
              </w:rPr>
            </w:pPr>
          </w:p>
          <w:p w:rsidR="00EC2E56" w:rsidRDefault="00EC2E56" w:rsidP="00F27A51">
            <w:pPr>
              <w:jc w:val="center"/>
              <w:rPr>
                <w:color w:val="800000"/>
                <w:lang w:eastAsia="en-US"/>
              </w:rPr>
            </w:pPr>
          </w:p>
          <w:p w:rsidR="00EC2E56" w:rsidRDefault="00EC2E56" w:rsidP="00F27A51">
            <w:pPr>
              <w:jc w:val="center"/>
              <w:rPr>
                <w:color w:val="800000"/>
                <w:lang w:eastAsia="en-US"/>
              </w:rPr>
            </w:pPr>
            <w:r w:rsidRPr="00F27A51">
              <w:rPr>
                <w:color w:val="800000"/>
                <w:lang w:eastAsia="en-US"/>
              </w:rPr>
              <w:t>Россия</w:t>
            </w:r>
          </w:p>
          <w:p w:rsidR="00EC2E56" w:rsidRDefault="00EC2E56" w:rsidP="00F27A51">
            <w:pPr>
              <w:jc w:val="center"/>
              <w:rPr>
                <w:color w:val="800000"/>
                <w:lang w:eastAsia="en-US"/>
              </w:rPr>
            </w:pPr>
          </w:p>
          <w:p w:rsidR="00EC2E56" w:rsidRDefault="00EC2E56" w:rsidP="00F27A51">
            <w:pPr>
              <w:jc w:val="center"/>
              <w:rPr>
                <w:color w:val="800000"/>
                <w:lang w:eastAsia="en-US"/>
              </w:rPr>
            </w:pPr>
          </w:p>
          <w:p w:rsidR="00EC2E56" w:rsidRDefault="00EC2E56" w:rsidP="00F27A51">
            <w:pPr>
              <w:jc w:val="center"/>
              <w:rPr>
                <w:color w:val="800000"/>
                <w:lang w:eastAsia="en-US"/>
              </w:rPr>
            </w:pPr>
          </w:p>
          <w:p w:rsidR="00EC2E56" w:rsidRPr="00F27A51" w:rsidRDefault="00EC2E56" w:rsidP="00F27A51">
            <w:pPr>
              <w:jc w:val="center"/>
              <w:rPr>
                <w:color w:val="800000"/>
                <w:lang w:eastAsia="en-US"/>
              </w:rPr>
            </w:pPr>
          </w:p>
          <w:p w:rsidR="00EC2E56" w:rsidRPr="00F27A51" w:rsidRDefault="00EC2E56" w:rsidP="00F27A51">
            <w:pPr>
              <w:jc w:val="center"/>
              <w:rPr>
                <w:color w:val="800000"/>
                <w:lang w:eastAsia="en-US"/>
              </w:rPr>
            </w:pPr>
          </w:p>
          <w:p w:rsidR="00EC2E56" w:rsidRPr="00F27A51" w:rsidRDefault="00EC2E56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EC2E56" w:rsidRPr="00F27A51" w:rsidRDefault="00EC2E5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Земель-ный участок</w:t>
            </w:r>
          </w:p>
        </w:tc>
        <w:tc>
          <w:tcPr>
            <w:tcW w:w="1080" w:type="dxa"/>
          </w:tcPr>
          <w:p w:rsidR="00EC2E56" w:rsidRPr="00F27A51" w:rsidRDefault="00EC2E56" w:rsidP="00A3054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1008</w:t>
            </w:r>
          </w:p>
        </w:tc>
        <w:tc>
          <w:tcPr>
            <w:tcW w:w="1080" w:type="dxa"/>
          </w:tcPr>
          <w:p w:rsidR="00EC2E56" w:rsidRPr="00F27A51" w:rsidRDefault="00EC2E56" w:rsidP="00F27A51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EC2E56" w:rsidRDefault="00EC2E5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а/м легковой</w:t>
            </w:r>
          </w:p>
          <w:p w:rsidR="00EC2E56" w:rsidRPr="00F27A51" w:rsidRDefault="00EC2E5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ВАЗ 2106</w:t>
            </w:r>
          </w:p>
        </w:tc>
        <w:tc>
          <w:tcPr>
            <w:tcW w:w="1740" w:type="dxa"/>
          </w:tcPr>
          <w:p w:rsidR="00EC2E56" w:rsidRPr="00F27A51" w:rsidRDefault="00EC2E56" w:rsidP="00EB2E9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456026,00</w:t>
            </w:r>
          </w:p>
        </w:tc>
        <w:tc>
          <w:tcPr>
            <w:tcW w:w="1740" w:type="dxa"/>
          </w:tcPr>
          <w:p w:rsidR="00EC2E56" w:rsidRPr="00F27A51" w:rsidRDefault="00EC2E56">
            <w:pPr>
              <w:rPr>
                <w:color w:val="800000"/>
                <w:lang w:eastAsia="en-US"/>
              </w:rPr>
            </w:pPr>
          </w:p>
        </w:tc>
      </w:tr>
      <w:tr w:rsidR="00EC2E56">
        <w:trPr>
          <w:trHeight w:val="1869"/>
        </w:trPr>
        <w:tc>
          <w:tcPr>
            <w:tcW w:w="1384" w:type="dxa"/>
          </w:tcPr>
          <w:p w:rsidR="00EC2E56" w:rsidRDefault="00EC2E56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EC2E56" w:rsidRPr="00F27A51" w:rsidRDefault="00EC2E56" w:rsidP="00F27A51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EC2E56" w:rsidRDefault="00EC2E56" w:rsidP="002D303B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EC2E56" w:rsidRPr="00F27A51" w:rsidRDefault="00EC2E56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EC2E56" w:rsidRDefault="00EC2E56" w:rsidP="00A30545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EC2E56" w:rsidRPr="00F27A51" w:rsidRDefault="00EC2E56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EC2E56" w:rsidRDefault="00EC2E56" w:rsidP="00E571B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1)Земель-ный участок</w:t>
            </w:r>
          </w:p>
          <w:p w:rsidR="00EC2E56" w:rsidRPr="00F27A51" w:rsidRDefault="00EC2E56" w:rsidP="00E571B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Квартира</w:t>
            </w:r>
          </w:p>
        </w:tc>
        <w:tc>
          <w:tcPr>
            <w:tcW w:w="1080" w:type="dxa"/>
          </w:tcPr>
          <w:p w:rsidR="00EC2E56" w:rsidRDefault="00EC2E56" w:rsidP="00A3054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1008</w:t>
            </w:r>
          </w:p>
          <w:p w:rsidR="00EC2E56" w:rsidRDefault="00EC2E56" w:rsidP="00A30545">
            <w:pPr>
              <w:rPr>
                <w:color w:val="800000"/>
                <w:lang w:eastAsia="en-US"/>
              </w:rPr>
            </w:pPr>
          </w:p>
          <w:p w:rsidR="00EC2E56" w:rsidRDefault="00EC2E56" w:rsidP="00A30545">
            <w:pPr>
              <w:rPr>
                <w:color w:val="800000"/>
                <w:lang w:eastAsia="en-US"/>
              </w:rPr>
            </w:pPr>
          </w:p>
          <w:p w:rsidR="00EC2E56" w:rsidRDefault="00EC2E56" w:rsidP="00A30545">
            <w:pPr>
              <w:rPr>
                <w:color w:val="800000"/>
                <w:lang w:eastAsia="en-US"/>
              </w:rPr>
            </w:pPr>
          </w:p>
          <w:p w:rsidR="00EC2E56" w:rsidRDefault="00EC2E56" w:rsidP="00A3054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72,0</w:t>
            </w:r>
          </w:p>
        </w:tc>
        <w:tc>
          <w:tcPr>
            <w:tcW w:w="1080" w:type="dxa"/>
          </w:tcPr>
          <w:p w:rsidR="00EC2E56" w:rsidRDefault="00EC2E56" w:rsidP="00F27A51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EC2E56" w:rsidRDefault="00EC2E56" w:rsidP="00F27A51">
            <w:pPr>
              <w:jc w:val="center"/>
              <w:rPr>
                <w:color w:val="800000"/>
                <w:lang w:eastAsia="en-US"/>
              </w:rPr>
            </w:pPr>
          </w:p>
          <w:p w:rsidR="00EC2E56" w:rsidRDefault="00EC2E56" w:rsidP="00F27A51">
            <w:pPr>
              <w:jc w:val="center"/>
              <w:rPr>
                <w:color w:val="800000"/>
                <w:lang w:eastAsia="en-US"/>
              </w:rPr>
            </w:pPr>
          </w:p>
          <w:p w:rsidR="00EC2E56" w:rsidRDefault="00EC2E56" w:rsidP="00F27A51">
            <w:pPr>
              <w:jc w:val="center"/>
              <w:rPr>
                <w:color w:val="800000"/>
                <w:lang w:eastAsia="en-US"/>
              </w:rPr>
            </w:pPr>
          </w:p>
          <w:p w:rsidR="00EC2E56" w:rsidRDefault="00EC2E56" w:rsidP="00F27A51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EC2E56" w:rsidRDefault="00EC2E56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EC2E56" w:rsidRDefault="00EC2E56" w:rsidP="00EB2E98">
            <w:pPr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EC2E56" w:rsidRPr="00F27A51" w:rsidRDefault="00EC2E56">
            <w:pPr>
              <w:rPr>
                <w:color w:val="800000"/>
                <w:lang w:eastAsia="en-US"/>
              </w:rPr>
            </w:pPr>
          </w:p>
        </w:tc>
      </w:tr>
    </w:tbl>
    <w:p w:rsidR="00EC2E56" w:rsidRDefault="00EC2E56" w:rsidP="00A1210F"/>
    <w:sectPr w:rsidR="00EC2E56" w:rsidSect="00C857D9"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59ED"/>
    <w:rsid w:val="001122D0"/>
    <w:rsid w:val="00197479"/>
    <w:rsid w:val="001C1402"/>
    <w:rsid w:val="00202A70"/>
    <w:rsid w:val="00264EFD"/>
    <w:rsid w:val="002979B6"/>
    <w:rsid w:val="002D303B"/>
    <w:rsid w:val="003559ED"/>
    <w:rsid w:val="003750CE"/>
    <w:rsid w:val="003F166E"/>
    <w:rsid w:val="00663ED1"/>
    <w:rsid w:val="006E0AE2"/>
    <w:rsid w:val="007035B9"/>
    <w:rsid w:val="007736FE"/>
    <w:rsid w:val="008C11DA"/>
    <w:rsid w:val="009A4544"/>
    <w:rsid w:val="009B6CCE"/>
    <w:rsid w:val="00A1210F"/>
    <w:rsid w:val="00A2363F"/>
    <w:rsid w:val="00A30545"/>
    <w:rsid w:val="00AE4C38"/>
    <w:rsid w:val="00C857D9"/>
    <w:rsid w:val="00CA60E9"/>
    <w:rsid w:val="00E571B4"/>
    <w:rsid w:val="00E90965"/>
    <w:rsid w:val="00E975B7"/>
    <w:rsid w:val="00EB2E98"/>
    <w:rsid w:val="00EC2E56"/>
    <w:rsid w:val="00EE1DA1"/>
    <w:rsid w:val="00F27A51"/>
    <w:rsid w:val="00FE0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9E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559ED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15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</TotalTime>
  <Pages>2</Pages>
  <Words>171</Words>
  <Characters>976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2014-05-08T06:07:00Z</dcterms:created>
  <dcterms:modified xsi:type="dcterms:W3CDTF">2017-05-04T10:43:00Z</dcterms:modified>
</cp:coreProperties>
</file>